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B3" w:rsidRDefault="00EC2CB3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EC2CB3" w:rsidRPr="00BA0198" w:rsidRDefault="00EC2CB3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EC2CB3" w:rsidRDefault="00EC2CB3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EC2CB3" w:rsidRDefault="00EC2CB3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IZMEĐU:</w:t>
      </w:r>
    </w:p>
    <w:p w:rsidR="00EC2CB3" w:rsidRPr="00822AFB" w:rsidRDefault="00EC2CB3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EC2CB3" w:rsidRPr="00B80048" w:rsidRDefault="00EC2CB3" w:rsidP="00424179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9A5C53">
        <w:rPr>
          <w:b/>
          <w:bCs/>
        </w:rPr>
        <w:t>Grad Jagodina, Kralja Petra I br.</w:t>
      </w:r>
      <w:r>
        <w:rPr>
          <w:b/>
          <w:bCs/>
        </w:rPr>
        <w:t xml:space="preserve"> </w:t>
      </w:r>
      <w:r w:rsidRPr="009A5C53">
        <w:rPr>
          <w:b/>
          <w:bCs/>
        </w:rPr>
        <w:t xml:space="preserve">6, </w:t>
      </w:r>
      <w:r>
        <w:rPr>
          <w:b/>
          <w:bCs/>
          <w:lang w:val="sr-Cyrl-CS"/>
        </w:rPr>
        <w:t xml:space="preserve">35000 </w:t>
      </w:r>
      <w:r w:rsidRPr="009A5C53">
        <w:rPr>
          <w:b/>
          <w:bCs/>
        </w:rPr>
        <w:t>Jagodina</w:t>
      </w:r>
      <w:r>
        <w:rPr>
          <w:b/>
          <w:bCs/>
          <w:lang w:val="sr-Cyrl-CS"/>
        </w:rPr>
        <w:t>,</w:t>
      </w:r>
      <w:r w:rsidRPr="006C612D">
        <w:rPr>
          <w:b/>
          <w:bCs/>
          <w:i/>
          <w:iCs/>
          <w:highlight w:val="yellow"/>
        </w:rPr>
        <w:t xml:space="preserve"> </w:t>
      </w:r>
      <w:r w:rsidRPr="009A5C53">
        <w:rPr>
          <w:b/>
          <w:bCs/>
        </w:rPr>
        <w:t>PIB</w:t>
      </w:r>
      <w:r w:rsidRPr="009A5C53">
        <w:rPr>
          <w:b/>
          <w:bCs/>
          <w:lang w:val="ru-RU"/>
        </w:rPr>
        <w:t>:</w:t>
      </w:r>
      <w:r>
        <w:rPr>
          <w:b/>
          <w:bCs/>
        </w:rPr>
        <w:t xml:space="preserve"> </w:t>
      </w:r>
      <w:r w:rsidRPr="009A5C53">
        <w:rPr>
          <w:b/>
          <w:bCs/>
          <w:lang w:val="sr-Cyrl-CS"/>
        </w:rPr>
        <w:t>10</w:t>
      </w:r>
      <w:r w:rsidRPr="009A5C53">
        <w:rPr>
          <w:b/>
          <w:bCs/>
          <w:lang w:val="ru-RU"/>
        </w:rPr>
        <w:t>2904062</w:t>
      </w:r>
      <w:r w:rsidRPr="009A5C53">
        <w:rPr>
          <w:b/>
          <w:bCs/>
        </w:rPr>
        <w:t xml:space="preserve"> </w:t>
      </w:r>
      <w:r>
        <w:rPr>
          <w:b/>
          <w:bCs/>
        </w:rPr>
        <w:t>MB</w:t>
      </w:r>
      <w:r w:rsidRPr="009A5C53">
        <w:rPr>
          <w:b/>
          <w:bCs/>
          <w:lang w:val="sr-Cyrl-CS"/>
        </w:rPr>
        <w:t>: 07</w:t>
      </w:r>
      <w:r w:rsidRPr="009A5C53">
        <w:rPr>
          <w:b/>
          <w:bCs/>
          <w:lang w:val="ru-RU"/>
        </w:rPr>
        <w:t>115008</w:t>
      </w:r>
      <w:r w:rsidRPr="00B80048">
        <w:rPr>
          <w:lang w:val="sr-Cyrl-CS"/>
        </w:rPr>
        <w:t>,</w:t>
      </w:r>
      <w:r>
        <w:rPr>
          <w:lang w:val="en-US"/>
        </w:rPr>
        <w:t xml:space="preserve"> </w:t>
      </w:r>
      <w:r w:rsidRPr="00B80048">
        <w:rPr>
          <w:lang w:val="sr-Cyrl-CS"/>
        </w:rPr>
        <w:t xml:space="preserve">koje zastupa </w:t>
      </w:r>
      <w:r w:rsidRPr="008B0E36">
        <w:rPr>
          <w:b/>
          <w:bCs/>
        </w:rPr>
        <w:t>gradonacelnik Ratko Stevanovic</w:t>
      </w:r>
      <w:r>
        <w:rPr>
          <w:b/>
          <w:bCs/>
        </w:rPr>
        <w:t>,</w:t>
      </w:r>
      <w:r w:rsidRPr="008B0E36">
        <w:rPr>
          <w:b/>
          <w:bCs/>
        </w:rPr>
        <w:t xml:space="preserve"> </w:t>
      </w:r>
      <w:r>
        <w:rPr>
          <w:b/>
          <w:bCs/>
        </w:rPr>
        <w:t>dipl.ing.el.</w:t>
      </w:r>
      <w:r w:rsidRPr="008B0E36">
        <w:rPr>
          <w:b/>
          <w:bCs/>
        </w:rPr>
        <w:t xml:space="preserve"> </w:t>
      </w:r>
      <w:r w:rsidRPr="00B80048">
        <w:rPr>
          <w:lang w:val="sr-Cyrl-CS"/>
        </w:rPr>
        <w:t>(u daljem tekstu „naručilac“), s jedne strane</w:t>
      </w:r>
    </w:p>
    <w:p w:rsidR="00EC2CB3" w:rsidRPr="00B80048" w:rsidRDefault="00EC2CB3" w:rsidP="00424179">
      <w:p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sr-Cyrl-CS"/>
        </w:rPr>
        <w:t xml:space="preserve"> i</w:t>
      </w:r>
    </w:p>
    <w:p w:rsidR="00EC2CB3" w:rsidRPr="00B80048" w:rsidRDefault="00EC2CB3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r>
        <w:rPr>
          <w:lang w:val="en-US"/>
        </w:rPr>
        <w:t xml:space="preserve"> </w:t>
      </w:r>
      <w:r w:rsidRPr="00B80048">
        <w:rPr>
          <w:lang w:val="en-US"/>
        </w:rPr>
        <w:t>Uneti</w:t>
      </w:r>
      <w:r>
        <w:rPr>
          <w:lang w:val="en-US"/>
        </w:rPr>
        <w:t xml:space="preserve"> </w:t>
      </w:r>
      <w:r w:rsidRPr="00B80048">
        <w:rPr>
          <w:lang w:val="en-US"/>
        </w:rPr>
        <w:t>naziv</w:t>
      </w:r>
      <w:r>
        <w:rPr>
          <w:lang w:val="en-US"/>
        </w:rPr>
        <w:t xml:space="preserve"> </w:t>
      </w:r>
      <w:r w:rsidRPr="00B80048">
        <w:rPr>
          <w:lang w:val="en-US"/>
        </w:rPr>
        <w:t>dobavljača, mesto, adresu</w:t>
      </w:r>
      <w:r>
        <w:rPr>
          <w:lang w:val="en-US"/>
        </w:rPr>
        <w:t xml:space="preserve"> i </w:t>
      </w:r>
      <w:r w:rsidRPr="00B80048">
        <w:rPr>
          <w:lang w:val="en-US"/>
        </w:rPr>
        <w:t>državu</w:t>
      </w:r>
      <w:r>
        <w:rPr>
          <w:lang w:val="en-US"/>
        </w:rPr>
        <w:t xml:space="preserve"> </w:t>
      </w:r>
      <w:r w:rsidRPr="00B80048">
        <w:rPr>
          <w:lang w:val="en-US"/>
        </w:rPr>
        <w:t>sedišta, PIB, matični</w:t>
      </w:r>
      <w:r>
        <w:rPr>
          <w:lang w:val="en-US"/>
        </w:rPr>
        <w:t xml:space="preserve"> </w:t>
      </w:r>
      <w:r w:rsidRPr="00B80048">
        <w:rPr>
          <w:lang w:val="en-US"/>
        </w:rPr>
        <w:t>broj</w:t>
      </w:r>
      <w:r>
        <w:rPr>
          <w:lang w:val="en-US"/>
        </w:rPr>
        <w:t xml:space="preserve"> i </w:t>
      </w:r>
      <w:r w:rsidRPr="00B80048">
        <w:rPr>
          <w:lang w:val="en-US"/>
        </w:rPr>
        <w:t>ime</w:t>
      </w:r>
      <w:r>
        <w:rPr>
          <w:lang w:val="en-US"/>
        </w:rPr>
        <w:t xml:space="preserve"> i </w:t>
      </w:r>
      <w:r w:rsidRPr="00B80048">
        <w:rPr>
          <w:lang w:val="en-US"/>
        </w:rPr>
        <w:t>funkciju</w:t>
      </w:r>
      <w:r>
        <w:rPr>
          <w:lang w:val="en-US"/>
        </w:rPr>
        <w:t xml:space="preserve"> </w:t>
      </w:r>
      <w:r w:rsidRPr="00B80048">
        <w:rPr>
          <w:lang w:val="en-US"/>
        </w:rPr>
        <w:t>zakonskog</w:t>
      </w:r>
      <w:r>
        <w:rPr>
          <w:lang w:val="en-US"/>
        </w:rPr>
        <w:t xml:space="preserve"> </w:t>
      </w:r>
      <w:r w:rsidRPr="00B80048">
        <w:rPr>
          <w:lang w:val="en-US"/>
        </w:rPr>
        <w:t>zastupnika]</w:t>
      </w:r>
      <w:r w:rsidRPr="00B80048">
        <w:t>.</w:t>
      </w:r>
    </w:p>
    <w:p w:rsidR="00EC2CB3" w:rsidRDefault="00EC2CB3" w:rsidP="001A2C35">
      <w:pPr>
        <w:suppressAutoHyphens/>
        <w:spacing w:after="240"/>
        <w:jc w:val="both"/>
        <w:rPr>
          <w:lang w:val="sr-Cyrl-CS"/>
        </w:rPr>
      </w:pPr>
    </w:p>
    <w:p w:rsidR="00EC2CB3" w:rsidRPr="00424179" w:rsidRDefault="00EC2CB3" w:rsidP="001A2C35">
      <w:pPr>
        <w:suppressAutoHyphens/>
        <w:spacing w:after="240"/>
        <w:jc w:val="both"/>
      </w:pPr>
      <w:r>
        <w:rPr>
          <w:lang w:val="sr-Cyrl-CS"/>
        </w:rPr>
        <w:t>Budući da je naručilac pozvao na podnošenje ponuda za određena dobra i prateće usluge, na ime N</w:t>
      </w:r>
      <w:r w:rsidRPr="00CF69BB">
        <w:rPr>
          <w:lang w:val="sr-Cyrl-CS"/>
        </w:rPr>
        <w:t>abavke građevinskog materijala</w:t>
      </w:r>
      <w:r w:rsidRPr="00CF69BB">
        <w:t>,</w:t>
      </w:r>
      <w:r>
        <w:t xml:space="preserve"> nameštaja i električnih uređaja za jedanaest (11)</w:t>
      </w:r>
      <w:r w:rsidRPr="0000191A">
        <w:rPr>
          <w:highlight w:val="yellow"/>
        </w:rPr>
        <w:t xml:space="preserve"> seoskih domaćinstava </w:t>
      </w:r>
      <w:r>
        <w:rPr>
          <w:lang w:val="sr-Cyrl-CS"/>
        </w:rPr>
        <w:t xml:space="preserve">u okviru Regionalnog programa </w:t>
      </w:r>
      <w:r w:rsidRPr="00CF69BB">
        <w:rPr>
          <w:lang w:val="sr-Cyrl-CS"/>
        </w:rPr>
        <w:t>stambenog zbrinjavanja u Srbiji</w:t>
      </w:r>
      <w:r w:rsidRPr="00692A74">
        <w:rPr>
          <w:lang w:val="sr-Cyrl-CS"/>
        </w:rPr>
        <w:t>–</w:t>
      </w:r>
      <w:r w:rsidRPr="00692A74">
        <w:t xml:space="preserve"> </w:t>
      </w:r>
      <w:r>
        <w:t xml:space="preserve">IV </w:t>
      </w:r>
      <w:r w:rsidRPr="00C7556E">
        <w:t>potprojekat</w:t>
      </w:r>
      <w:r>
        <w:rPr>
          <w:lang w:val="sr-Cyrl-CS"/>
        </w:rPr>
        <w:t xml:space="preserve">, broj: </w:t>
      </w:r>
      <w:r>
        <w:rPr>
          <w:b/>
          <w:bCs/>
        </w:rPr>
        <w:t xml:space="preserve">RHP-W4-404-76/17-03 </w:t>
      </w:r>
      <w:r>
        <w:rPr>
          <w:lang w:val="sr-Cyrl-CS"/>
        </w:rPr>
        <w:t xml:space="preserve">i prihvatio ponudu dobavljača za nabavku ovih dobara u iznosu od </w:t>
      </w:r>
      <w:r w:rsidRPr="009C6B83">
        <w:t>&lt;</w:t>
      </w:r>
      <w:r w:rsidRPr="0005594A">
        <w:rPr>
          <w:highlight w:val="yellow"/>
          <w:lang w:val="en-US"/>
        </w:rPr>
        <w:t>uneti</w:t>
      </w:r>
      <w:r>
        <w:rPr>
          <w:highlight w:val="yellow"/>
          <w:lang w:val="en-US"/>
        </w:rPr>
        <w:t xml:space="preserve"> </w:t>
      </w:r>
      <w:r w:rsidRPr="0005594A">
        <w:rPr>
          <w:highlight w:val="yellow"/>
          <w:lang w:val="en-US"/>
        </w:rPr>
        <w:t>ugovorenu</w:t>
      </w:r>
      <w:r>
        <w:rPr>
          <w:highlight w:val="yellow"/>
          <w:lang w:val="en-US"/>
        </w:rPr>
        <w:t xml:space="preserve"> </w:t>
      </w:r>
      <w:r w:rsidRPr="0005594A">
        <w:rPr>
          <w:highlight w:val="yellow"/>
          <w:lang w:val="en-US"/>
        </w:rPr>
        <w:t>cenu</w:t>
      </w:r>
      <w:r>
        <w:t xml:space="preserve">&gt;dinara </w:t>
      </w:r>
      <w:r>
        <w:rPr>
          <w:i/>
          <w:iCs/>
          <w:lang w:val="en-US"/>
        </w:rPr>
        <w:t>(</w:t>
      </w:r>
      <w:r w:rsidRPr="009C5B11">
        <w:rPr>
          <w:i/>
          <w:iCs/>
          <w:lang w:val="en-GB"/>
        </w:rPr>
        <w:t>DDP</w:t>
      </w:r>
      <w:r>
        <w:rPr>
          <w:i/>
          <w:iCs/>
          <w:lang w:val="en-GB"/>
        </w:rPr>
        <w:t xml:space="preserve"> + istovar</w:t>
      </w:r>
      <w:r w:rsidRPr="009C5B11">
        <w:rPr>
          <w:i/>
          <w:iCs/>
        </w:rPr>
        <w:t>, bez PDV-а</w:t>
      </w:r>
      <w:r>
        <w:rPr>
          <w:i/>
          <w:iCs/>
          <w:lang w:val="en-US"/>
        </w:rPr>
        <w:t>)</w:t>
      </w:r>
      <w:r>
        <w:rPr>
          <w:lang w:val="sr-Cyrl-CS"/>
        </w:rPr>
        <w:t>,u daljem tekstu „ugovorena cena”</w:t>
      </w:r>
      <w:r>
        <w:t>,</w:t>
      </w:r>
    </w:p>
    <w:p w:rsidR="00EC2CB3" w:rsidRPr="008C7F34" w:rsidRDefault="00EC2CB3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>
        <w:rPr>
          <w:lang w:val="sr-Cyrl-CS"/>
        </w:rPr>
        <w:t>A</w:t>
      </w:r>
      <w:r>
        <w:t>PA</w:t>
      </w:r>
      <w:r>
        <w:rPr>
          <w:lang w:val="sr-Cyrl-CS"/>
        </w:rPr>
        <w:t xml:space="preserve"> SE OVAJ SPORAZUM KOJI GLASI KAKO SLEDI</w:t>
      </w:r>
      <w:r w:rsidRPr="008C7F34">
        <w:rPr>
          <w:lang w:val="sr-Cyrl-CS"/>
        </w:rPr>
        <w:t>:</w:t>
      </w:r>
    </w:p>
    <w:p w:rsidR="00EC2CB3" w:rsidRPr="008C7F34" w:rsidRDefault="00EC2CB3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>
        <w:rPr>
          <w:lang w:val="sr-Cyrl-CS"/>
        </w:rPr>
        <w:t>U ovom sporazumu reči i izrazi imaju ista značenja koja su im pripisana u uslovima iz ugovora</w:t>
      </w:r>
      <w:r w:rsidRPr="008C7F34">
        <w:rPr>
          <w:lang w:val="sr-Cyrl-CS"/>
        </w:rPr>
        <w:t>.</w:t>
      </w:r>
    </w:p>
    <w:p w:rsidR="00EC2CB3" w:rsidRPr="008C7F34" w:rsidRDefault="00EC2CB3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Pr="008C7F34">
        <w:rPr>
          <w:lang w:val="sr-Cyrl-CS"/>
        </w:rPr>
        <w:t xml:space="preserve">, 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>
        <w:t xml:space="preserve"> i </w:t>
      </w:r>
      <w:r>
        <w:rPr>
          <w:lang w:val="sr-Cyrl-CS"/>
        </w:rPr>
        <w:t>količina za materijal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>
        <w:t xml:space="preserve"> br. _______</w:t>
      </w:r>
      <w:r w:rsidRPr="008C7F34">
        <w:rPr>
          <w:lang w:val="sr-Cyrl-CS"/>
        </w:rPr>
        <w:t>,</w:t>
      </w:r>
    </w:p>
    <w:p w:rsidR="00EC2CB3" w:rsidRPr="008C7F34" w:rsidRDefault="00EC2CB3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svim izmenama i dopunama i ponudu Dobavljača</w:t>
      </w:r>
      <w:r>
        <w:t xml:space="preserve"> br._______</w:t>
      </w:r>
      <w:r w:rsidRPr="008C7F34">
        <w:rPr>
          <w:lang w:val="sr-Cyrl-CS"/>
        </w:rPr>
        <w:t>.</w:t>
      </w:r>
    </w:p>
    <w:p w:rsidR="00EC2CB3" w:rsidRPr="008C7F34" w:rsidRDefault="00EC2CB3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>
        <w:rPr>
          <w:lang w:val="sr-Cyrl-CS"/>
        </w:rPr>
        <w:t>Ovaj ugovor prevladava nas svim drugim ugovornim dokumentima. U slučaju neslaganja ili nedoslednosti unutar ugovornih dokumenata, tada pre</w:t>
      </w:r>
      <w:r>
        <w:t>o</w:t>
      </w:r>
      <w:r>
        <w:rPr>
          <w:lang w:val="sr-Cyrl-CS"/>
        </w:rPr>
        <w:t>vla</w:t>
      </w:r>
      <w:r>
        <w:t>đuju</w:t>
      </w:r>
      <w:r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EC2CB3" w:rsidRPr="00CB7C4A" w:rsidRDefault="00EC2CB3" w:rsidP="00CB7C4A">
      <w:pPr>
        <w:tabs>
          <w:tab w:val="left" w:pos="540"/>
        </w:tabs>
        <w:suppressAutoHyphens/>
        <w:spacing w:after="240"/>
        <w:ind w:left="540" w:hanging="540"/>
        <w:jc w:val="both"/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Pr="00CB7C4A"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EC2CB3" w:rsidRDefault="00EC2CB3" w:rsidP="00CB7C4A">
      <w:pPr>
        <w:tabs>
          <w:tab w:val="left" w:pos="540"/>
        </w:tabs>
        <w:suppressAutoHyphens/>
        <w:spacing w:after="240"/>
        <w:ind w:left="540" w:hanging="540"/>
        <w:jc w:val="both"/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Pr="00CB7C4A">
        <w:t>Ovim ugovorom Naručilac se obavezuje da plaćanja prema Dobavljaču izvrši  na način, pod uslovima i rokovima koji su navedeni u odredbama Ugovora, u vreme i na način predviđen Ugovorom.</w:t>
      </w:r>
    </w:p>
    <w:p w:rsidR="00EC2CB3" w:rsidRPr="00CB7C4A" w:rsidRDefault="00EC2CB3" w:rsidP="00CB7C4A">
      <w:pPr>
        <w:tabs>
          <w:tab w:val="left" w:pos="540"/>
        </w:tabs>
        <w:suppressAutoHyphens/>
        <w:spacing w:after="240"/>
        <w:ind w:left="540" w:hanging="540"/>
        <w:jc w:val="both"/>
      </w:pPr>
    </w:p>
    <w:p w:rsidR="00EC2CB3" w:rsidRPr="00CB7C4A" w:rsidRDefault="00EC2CB3" w:rsidP="00CB7C4A">
      <w:pPr>
        <w:tabs>
          <w:tab w:val="left" w:pos="567"/>
        </w:tabs>
        <w:suppressAutoHyphens/>
        <w:spacing w:after="240"/>
        <w:jc w:val="both"/>
      </w:pPr>
      <w:r w:rsidRPr="00CB7C4A">
        <w:t>Saglasno sa navedenim, ugovorne strane su se postarale da se ovaj Ugovor</w:t>
      </w:r>
      <w:r>
        <w:t xml:space="preserve"> potpišu u skladu sa pozitivnim propisima</w:t>
      </w:r>
      <w:r w:rsidRPr="00CB7C4A">
        <w:t xml:space="preserve"> Republike Srbije gore navedenog dana, meseca i godine.</w:t>
      </w:r>
    </w:p>
    <w:p w:rsidR="00EC2CB3" w:rsidRDefault="00EC2CB3" w:rsidP="001A2C35"/>
    <w:p w:rsidR="00EC2CB3" w:rsidRDefault="00EC2CB3" w:rsidP="001A2C35"/>
    <w:p w:rsidR="00EC2CB3" w:rsidRPr="00641A06" w:rsidRDefault="00EC2CB3" w:rsidP="00EE29FC"/>
    <w:p w:rsidR="00EC2CB3" w:rsidRPr="008C7F34" w:rsidRDefault="00EC2CB3" w:rsidP="00EE29FC">
      <w:pPr>
        <w:rPr>
          <w:lang w:val="sr-Cyrl-CS"/>
        </w:rPr>
      </w:pPr>
      <w:r>
        <w:t>Z</w:t>
      </w:r>
      <w:r>
        <w:rPr>
          <w:lang w:val="sr-Cyrl-CS"/>
        </w:rPr>
        <w:t xml:space="preserve">а </w:t>
      </w:r>
      <w:r>
        <w:t>i uime Dobavljača</w:t>
      </w:r>
      <w:r>
        <w:rPr>
          <w:lang w:val="sr-Cyrl-CS"/>
        </w:rPr>
        <w:t xml:space="preserve">:                                                                 </w:t>
      </w:r>
      <w:r>
        <w:t>Za i u ime Naručioca</w:t>
      </w:r>
      <w:r>
        <w:rPr>
          <w:lang w:val="sr-Cyrl-CS"/>
        </w:rPr>
        <w:t xml:space="preserve">:             </w:t>
      </w:r>
    </w:p>
    <w:p w:rsidR="00EC2CB3" w:rsidRPr="008C7F34" w:rsidRDefault="00EC2CB3" w:rsidP="00EE29FC">
      <w:pPr>
        <w:rPr>
          <w:lang w:val="sr-Cyrl-CS"/>
        </w:rPr>
      </w:pPr>
    </w:p>
    <w:p w:rsidR="00EC2CB3" w:rsidRDefault="00EC2CB3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EC2CB3" w:rsidRDefault="00EC2CB3">
      <w:pPr>
        <w:spacing w:after="200" w:line="276" w:lineRule="auto"/>
      </w:pPr>
      <w:r>
        <w:br w:type="page"/>
      </w:r>
    </w:p>
    <w:p w:rsidR="00EC2CB3" w:rsidRDefault="00EC2CB3" w:rsidP="001A2C35"/>
    <w:p w:rsidR="00EC2CB3" w:rsidRDefault="00EC2CB3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EC2CB3" w:rsidRPr="00A000AF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CB3" w:rsidRPr="00641A06" w:rsidRDefault="00EC2CB3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EC2CB3" w:rsidRPr="00A000AF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CB3" w:rsidRDefault="00EC2CB3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EC2CB3" w:rsidRPr="00A000AF" w:rsidRDefault="00EC2CB3" w:rsidP="00EC54F6">
            <w:pPr>
              <w:jc w:val="both"/>
              <w:rPr>
                <w:i/>
                <w:iCs/>
              </w:rPr>
            </w:pP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</w:tcBorders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1.1(</w:t>
            </w:r>
            <w:r>
              <w:rPr>
                <w:b/>
                <w:bCs/>
              </w:rPr>
              <w:t>i</w:t>
            </w:r>
            <w:r w:rsidRPr="00A000AF">
              <w:rPr>
                <w:b/>
                <w:bCs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</w:tcBorders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 w:rsidRPr="00283FFC">
              <w:t xml:space="preserve">Država naručioca je: </w:t>
            </w:r>
            <w:r w:rsidRPr="00283FFC">
              <w:rPr>
                <w:b/>
                <w:bCs/>
              </w:rPr>
              <w:t>Republika Srbija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tcBorders>
              <w:top w:val="nil"/>
            </w:tcBorders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1.1(</w:t>
            </w:r>
            <w:r>
              <w:rPr>
                <w:b/>
                <w:bCs/>
              </w:rPr>
              <w:t>j</w:t>
            </w:r>
            <w:r w:rsidRPr="00A000AF">
              <w:rPr>
                <w:b/>
                <w:bCs/>
              </w:rPr>
              <w:t>)</w:t>
            </w:r>
          </w:p>
        </w:tc>
        <w:tc>
          <w:tcPr>
            <w:tcW w:w="7380" w:type="dxa"/>
            <w:tcBorders>
              <w:top w:val="nil"/>
            </w:tcBorders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 w:rsidRPr="00283FFC">
              <w:t>Naručilac je:</w:t>
            </w:r>
            <w:r>
              <w:rPr>
                <w:b/>
                <w:bCs/>
              </w:rPr>
              <w:t xml:space="preserve"> </w:t>
            </w:r>
            <w:r w:rsidRPr="009A5C53">
              <w:rPr>
                <w:b/>
                <w:bCs/>
              </w:rPr>
              <w:t>Grad Jagodina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1.1 (</w:t>
            </w:r>
            <w:r>
              <w:rPr>
                <w:b/>
                <w:bCs/>
              </w:rPr>
              <w:t>o</w:t>
            </w:r>
            <w:r w:rsidRPr="00A000AF">
              <w:rPr>
                <w:b/>
                <w:bCs/>
              </w:rPr>
              <w:t>)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>
              <w:t>Меsto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projekta</w:t>
            </w:r>
            <w:r w:rsidRPr="00A000AF">
              <w:t>/</w:t>
            </w:r>
            <w:r>
              <w:t>кrajnje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оdredište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је</w:t>
            </w:r>
            <w:r w:rsidRPr="00A000AF">
              <w:t>/</w:t>
            </w:r>
            <w:r>
              <w:t>su</w:t>
            </w:r>
            <w:r w:rsidRPr="00A000AF">
              <w:t xml:space="preserve">: </w:t>
            </w:r>
            <w:r>
              <w:rPr>
                <w:b/>
                <w:bCs/>
                <w:i/>
                <w:iCs/>
              </w:rPr>
              <w:t>Dato u Struktura i količina za materijal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4.2 (</w:t>
            </w:r>
            <w:r>
              <w:rPr>
                <w:b/>
                <w:bCs/>
              </w:rPr>
              <w:t>б</w:t>
            </w:r>
            <w:r w:rsidRPr="00A000AF">
              <w:rPr>
                <w:b/>
                <w:bCs/>
              </w:rPr>
              <w:t>)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 w:rsidRPr="00283FFC">
              <w:t xml:space="preserve">Verzija izdanja </w:t>
            </w:r>
            <w:r w:rsidRPr="00283FFC">
              <w:rPr>
                <w:i/>
                <w:iCs/>
              </w:rPr>
              <w:t>Incoterms</w:t>
            </w:r>
            <w:r w:rsidRPr="00283FFC">
              <w:t xml:space="preserve"> je </w:t>
            </w:r>
            <w:r w:rsidRPr="00283FFC">
              <w:rPr>
                <w:b/>
                <w:bCs/>
              </w:rPr>
              <w:t>poslednje izdanje Međunarodne trgovinske komore, 38 Cours Albert 1er, 75008 Paris, France, čija je zvanična internet stranica:</w:t>
            </w:r>
            <w:hyperlink r:id="rId7" w:history="1">
              <w:r w:rsidRPr="00283FFC">
                <w:rPr>
                  <w:b/>
                  <w:bCs/>
                  <w:color w:val="0000FF"/>
                  <w:u w:val="single"/>
                </w:rPr>
                <w:t>http://www.iccwbo.org/index_incoterms.asp</w:t>
              </w:r>
            </w:hyperlink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5.1</w:t>
            </w:r>
          </w:p>
        </w:tc>
        <w:tc>
          <w:tcPr>
            <w:tcW w:w="7380" w:type="dxa"/>
            <w:vAlign w:val="center"/>
          </w:tcPr>
          <w:p w:rsidR="00EC2CB3" w:rsidRPr="00330596" w:rsidRDefault="00EC2CB3" w:rsidP="00C7556E">
            <w:pPr>
              <w:spacing w:after="120"/>
              <w:jc w:val="both"/>
            </w:pPr>
            <w:r>
              <w:t>Јеzikје</w:t>
            </w:r>
            <w:r w:rsidRPr="00A000AF">
              <w:t xml:space="preserve">: </w:t>
            </w:r>
            <w:r>
              <w:rPr>
                <w:b/>
                <w:bCs/>
              </w:rPr>
              <w:t xml:space="preserve">srpski. </w:t>
            </w:r>
            <w:r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8.1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>
              <w:t>Za slanje</w:t>
            </w:r>
            <w:r>
              <w:rPr>
                <w:b/>
                <w:bCs/>
                <w:u w:val="single"/>
              </w:rPr>
              <w:t>оbaveštenja</w:t>
            </w:r>
            <w:r w:rsidRPr="00A000AF">
              <w:t xml:space="preserve">, </w:t>
            </w:r>
            <w:r>
              <w:t>аdresa Naručioca je</w:t>
            </w:r>
            <w:r w:rsidRPr="00A000AF">
              <w:t>:</w:t>
            </w:r>
          </w:p>
          <w:p w:rsidR="00EC2CB3" w:rsidRPr="00C42D40" w:rsidRDefault="00EC2CB3" w:rsidP="00C7556E">
            <w:pPr>
              <w:jc w:val="both"/>
            </w:pPr>
            <w:r>
              <w:t>Za</w:t>
            </w:r>
            <w:r w:rsidRPr="00A000AF">
              <w:t xml:space="preserve">: </w:t>
            </w:r>
            <w:r w:rsidRPr="009A5C53">
              <w:rPr>
                <w:b/>
                <w:bCs/>
              </w:rPr>
              <w:t>Grad Jagodina</w:t>
            </w:r>
            <w:r>
              <w:rPr>
                <w:b/>
                <w:bCs/>
                <w:lang w:val="sr-Cyrl-CS"/>
              </w:rPr>
              <w:t>, Služba za javne nabavke</w:t>
            </w:r>
          </w:p>
          <w:p w:rsidR="00EC2CB3" w:rsidRPr="00EF7CDB" w:rsidRDefault="00EC2CB3" w:rsidP="00C7556E">
            <w:pPr>
              <w:jc w:val="both"/>
            </w:pPr>
            <w:r>
              <w:t>Аdresa</w:t>
            </w:r>
            <w:r w:rsidRPr="00A000AF">
              <w:t xml:space="preserve">: </w:t>
            </w:r>
            <w:r w:rsidRPr="009A5C53">
              <w:rPr>
                <w:b/>
                <w:bCs/>
              </w:rPr>
              <w:t>Kralja Petra I br.</w:t>
            </w:r>
            <w:r>
              <w:rPr>
                <w:b/>
                <w:bCs/>
              </w:rPr>
              <w:t xml:space="preserve"> </w:t>
            </w:r>
            <w:r w:rsidRPr="009A5C53">
              <w:rPr>
                <w:b/>
                <w:bCs/>
              </w:rPr>
              <w:t xml:space="preserve">6, </w:t>
            </w:r>
            <w:r>
              <w:rPr>
                <w:b/>
                <w:bCs/>
              </w:rPr>
              <w:t xml:space="preserve">35000 </w:t>
            </w:r>
            <w:r w:rsidRPr="009A5C53">
              <w:rPr>
                <w:b/>
                <w:bCs/>
              </w:rPr>
              <w:t>Jagodina</w:t>
            </w:r>
          </w:p>
          <w:p w:rsidR="00EC2CB3" w:rsidRPr="00A000AF" w:rsidRDefault="00EC2CB3" w:rsidP="00C7556E">
            <w:pPr>
              <w:jc w:val="both"/>
            </w:pPr>
            <w:r>
              <w:t>Grad</w:t>
            </w:r>
            <w:r w:rsidRPr="00A000AF">
              <w:t xml:space="preserve">: </w:t>
            </w:r>
            <w:r w:rsidRPr="009A5C53">
              <w:rPr>
                <w:b/>
                <w:bCs/>
              </w:rPr>
              <w:t>Jagodina</w:t>
            </w:r>
          </w:p>
          <w:p w:rsidR="00EC2CB3" w:rsidRPr="00A000AF" w:rsidRDefault="00EC2CB3" w:rsidP="00C7556E">
            <w:pPr>
              <w:jc w:val="both"/>
            </w:pPr>
            <w:r>
              <w:t>Zemlja</w:t>
            </w:r>
            <w:r w:rsidRPr="00A000AF">
              <w:t xml:space="preserve">: </w:t>
            </w:r>
            <w:r>
              <w:t xml:space="preserve">Republika Srbija </w:t>
            </w:r>
          </w:p>
          <w:p w:rsidR="00EC2CB3" w:rsidRDefault="00EC2CB3" w:rsidP="00C7556E">
            <w:pPr>
              <w:jc w:val="both"/>
              <w:rPr>
                <w:b/>
                <w:bCs/>
              </w:rPr>
            </w:pPr>
            <w:r>
              <w:t>Тelefon</w:t>
            </w:r>
            <w:r w:rsidRPr="00A000AF">
              <w:t xml:space="preserve">: </w:t>
            </w:r>
            <w:r>
              <w:rPr>
                <w:b/>
                <w:bCs/>
              </w:rPr>
              <w:t>035/8150508</w:t>
            </w:r>
          </w:p>
          <w:p w:rsidR="00EC2CB3" w:rsidRPr="00A000AF" w:rsidRDefault="00EC2CB3" w:rsidP="00C7556E">
            <w:pPr>
              <w:jc w:val="both"/>
            </w:pPr>
            <w:r>
              <w:t>Broj faksa</w:t>
            </w:r>
            <w:r w:rsidRPr="00A000AF">
              <w:t xml:space="preserve">: </w:t>
            </w:r>
            <w:r>
              <w:rPr>
                <w:b/>
                <w:bCs/>
              </w:rPr>
              <w:t>/</w:t>
            </w:r>
          </w:p>
          <w:p w:rsidR="00EC2CB3" w:rsidRPr="00ED5590" w:rsidRDefault="00EC2CB3" w:rsidP="00C7556E">
            <w:pPr>
              <w:jc w:val="both"/>
            </w:pPr>
            <w:r>
              <w:t>Аdresa elektroske pošte</w:t>
            </w:r>
            <w:r w:rsidRPr="00A000AF">
              <w:t>:</w:t>
            </w:r>
            <w:r>
              <w:rPr>
                <w:b/>
                <w:bCs/>
              </w:rPr>
              <w:t xml:space="preserve"> </w:t>
            </w:r>
            <w:hyperlink r:id="rId8" w:history="1">
              <w:r w:rsidRPr="008D4374">
                <w:rPr>
                  <w:rStyle w:val="Hyperlink"/>
                  <w:i/>
                  <w:iCs/>
                  <w:lang w:eastAsia="en-US"/>
                </w:rPr>
                <w:t>javne.nabavke.jagodina@gmail.com</w:t>
              </w:r>
            </w:hyperlink>
            <w:r>
              <w:rPr>
                <w:i/>
                <w:iCs/>
              </w:rPr>
              <w:t xml:space="preserve"> Gordana Petronijevic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9.1</w:t>
            </w:r>
          </w:p>
        </w:tc>
        <w:tc>
          <w:tcPr>
            <w:tcW w:w="7380" w:type="dxa"/>
            <w:vAlign w:val="center"/>
          </w:tcPr>
          <w:p w:rsidR="00EC2CB3" w:rsidRPr="00283FFC" w:rsidRDefault="00EC2CB3" w:rsidP="00C7556E">
            <w:pPr>
              <w:spacing w:after="120"/>
              <w:jc w:val="both"/>
            </w:pPr>
            <w:r>
              <w:t>Meritorno</w:t>
            </w:r>
            <w:r w:rsidRPr="00283FFC">
              <w:t xml:space="preserve"> pravo je pravo </w:t>
            </w:r>
            <w:r w:rsidRPr="00283FFC">
              <w:rPr>
                <w:b/>
                <w:bCs/>
              </w:rPr>
              <w:t>Republike Srbije</w:t>
            </w:r>
          </w:p>
        </w:tc>
      </w:tr>
      <w:tr w:rsidR="00EC2CB3" w:rsidRPr="00A000AF">
        <w:trPr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10.2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>
              <w:t>U slučaju spora biće nadležan</w:t>
            </w:r>
            <w:r w:rsidRPr="00A000AF">
              <w:t>:</w:t>
            </w:r>
          </w:p>
          <w:p w:rsidR="00EC2CB3" w:rsidRPr="00C7556E" w:rsidRDefault="00EC2CB3" w:rsidP="00C7556E">
            <w:pPr>
              <w:spacing w:after="120"/>
              <w:jc w:val="both"/>
              <w:rPr>
                <w:b/>
                <w:bCs/>
              </w:rPr>
            </w:pPr>
            <w:r w:rsidRPr="00F1550D">
              <w:rPr>
                <w:b/>
                <w:bCs/>
                <w:i/>
                <w:iCs/>
              </w:rPr>
              <w:t>Privredni sud u Kragujevcu</w:t>
            </w:r>
          </w:p>
        </w:tc>
      </w:tr>
      <w:tr w:rsidR="00EC2CB3" w:rsidRPr="00A000AF">
        <w:trPr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12.1</w:t>
            </w:r>
          </w:p>
        </w:tc>
        <w:tc>
          <w:tcPr>
            <w:tcW w:w="7380" w:type="dxa"/>
            <w:vAlign w:val="center"/>
          </w:tcPr>
          <w:p w:rsidR="00EC2CB3" w:rsidRDefault="00EC2CB3" w:rsidP="00C009C4">
            <w:pPr>
              <w:spacing w:after="120"/>
            </w:pPr>
            <w:r w:rsidRPr="004F390E">
              <w:t xml:space="preserve">Krajnji rok za isporuku dobara iznosi </w:t>
            </w:r>
            <w:bookmarkStart w:id="0" w:name="_GoBack"/>
            <w:r>
              <w:rPr>
                <w:b/>
                <w:bCs/>
                <w:highlight w:val="yellow"/>
              </w:rPr>
              <w:t>maksimum 30 dana</w:t>
            </w:r>
            <w:bookmarkEnd w:id="0"/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EC2CB3" w:rsidRPr="00A000AF" w:rsidRDefault="00EC2CB3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Pr="00A000AF">
              <w:t>:</w:t>
            </w:r>
          </w:p>
          <w:p w:rsidR="00EC2CB3" w:rsidRPr="00A000AF" w:rsidRDefault="00EC2CB3" w:rsidP="00C7556E">
            <w:pPr>
              <w:spacing w:after="120"/>
              <w:jc w:val="both"/>
            </w:pPr>
            <w:r>
              <w:t>Po otpremi robe</w:t>
            </w:r>
            <w:r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EC2CB3" w:rsidRPr="00A000AF" w:rsidRDefault="00EC2CB3" w:rsidP="00C7556E">
            <w:pPr>
              <w:spacing w:after="120"/>
              <w:jc w:val="both"/>
              <w:rPr>
                <w:b/>
                <w:bCs/>
                <w:i/>
                <w:iCs/>
              </w:rPr>
            </w:pPr>
            <w:r>
              <w:t>а</w:t>
            </w:r>
            <w:r w:rsidRPr="00A000AF">
              <w:rPr>
                <w:b/>
                <w:bCs/>
                <w:i/>
                <w:iCs/>
              </w:rPr>
              <w:t xml:space="preserve">) </w:t>
            </w:r>
            <w:r>
              <w:rPr>
                <w:b/>
                <w:bCs/>
                <w:i/>
                <w:iCs/>
              </w:rPr>
              <w:t>kopiju fakture sa podacima o vrsti, količini i vrednosti</w:t>
            </w:r>
          </w:p>
          <w:p w:rsidR="00EC2CB3" w:rsidRPr="00A000AF" w:rsidRDefault="00EC2CB3" w:rsidP="00C7556E">
            <w:pPr>
              <w:spacing w:after="120"/>
              <w:jc w:val="both"/>
            </w:pPr>
            <w:r>
              <w:rPr>
                <w:b/>
                <w:bCs/>
                <w:i/>
                <w:iCs/>
              </w:rPr>
              <w:t>b</w:t>
            </w:r>
            <w:r w:rsidRPr="00A000AF">
              <w:rPr>
                <w:b/>
                <w:bCs/>
                <w:i/>
                <w:iCs/>
              </w:rPr>
              <w:t xml:space="preserve">) </w:t>
            </w:r>
            <w:r>
              <w:rPr>
                <w:b/>
                <w:bCs/>
                <w:i/>
                <w:iCs/>
              </w:rPr>
              <w:t>potvrdu o poreklu</w:t>
            </w:r>
          </w:p>
          <w:p w:rsidR="00EC2CB3" w:rsidRPr="00641A06" w:rsidRDefault="00EC2CB3" w:rsidP="00C7556E">
            <w:pPr>
              <w:spacing w:after="120"/>
              <w:jc w:val="both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c</w:t>
            </w:r>
            <w:r w:rsidRPr="00641A06">
              <w:rPr>
                <w:b/>
                <w:bCs/>
                <w:i/>
                <w:iCs/>
              </w:rPr>
              <w:t>)</w:t>
            </w:r>
            <w:r w:rsidRPr="00637045">
              <w:rPr>
                <w:b/>
                <w:bCs/>
                <w:i/>
                <w:iCs/>
              </w:rPr>
              <w:t>procenjeno vreme ulaska robe u zemlju naručioca i isporuke na krajnje odredište kao i mesto ulaska robe u zemlju</w:t>
            </w:r>
          </w:p>
          <w:p w:rsidR="00EC2CB3" w:rsidRPr="00A000AF" w:rsidRDefault="00EC2CB3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Pr="00A000AF">
              <w:t>.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14.</w:t>
            </w:r>
            <w:r>
              <w:rPr>
                <w:b/>
                <w:bCs/>
              </w:rPr>
              <w:t>1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koje se naplaćuju za nabavljena dobra i izvršene praćene usluge </w:t>
            </w:r>
            <w:r w:rsidRPr="00955FEE">
              <w:rPr>
                <w:b/>
                <w:bCs/>
                <w:i/>
                <w:iCs/>
              </w:rPr>
              <w:t>ne mogu</w:t>
            </w:r>
            <w:r>
              <w:t xml:space="preserve"> se menjati</w:t>
            </w:r>
            <w:r w:rsidRPr="00A000AF">
              <w:t>.</w:t>
            </w:r>
          </w:p>
        </w:tc>
      </w:tr>
      <w:tr w:rsidR="00EC2CB3" w:rsidRPr="00A000AF">
        <w:trPr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15.1</w:t>
            </w:r>
          </w:p>
        </w:tc>
        <w:tc>
          <w:tcPr>
            <w:tcW w:w="7380" w:type="dxa"/>
            <w:vAlign w:val="center"/>
          </w:tcPr>
          <w:p w:rsidR="00EC2CB3" w:rsidRDefault="00EC2CB3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Pr="008745D3">
              <w:t>:</w:t>
            </w:r>
          </w:p>
          <w:p w:rsidR="00EC2CB3" w:rsidRDefault="00EC2CB3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C2CB3" w:rsidRDefault="00EC2CB3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EC2CB3" w:rsidRDefault="00EC2CB3" w:rsidP="00C7556E">
            <w:pPr>
              <w:spacing w:after="120"/>
              <w:jc w:val="both"/>
            </w:pPr>
            <w:r>
              <w:t>Faktura se podnosi u dinarima (RSD) i plaćanje se vrši na račun koji je označio Dobavljač.</w:t>
            </w:r>
          </w:p>
          <w:p w:rsidR="00EC2CB3" w:rsidRDefault="00EC2CB3" w:rsidP="00C7556E">
            <w:pPr>
              <w:spacing w:after="120"/>
              <w:jc w:val="both"/>
            </w:pPr>
            <w:r>
              <w:t>Rezidenti dostavljaju sledeću dokumentaciju:</w:t>
            </w:r>
          </w:p>
          <w:p w:rsidR="00EC2CB3" w:rsidRDefault="00EC2CB3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>
              <w:t>;</w:t>
            </w:r>
          </w:p>
          <w:p w:rsidR="00EC2CB3" w:rsidRDefault="00EC2CB3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EC2CB3" w:rsidRPr="0027590D" w:rsidRDefault="00EC2CB3" w:rsidP="00C7556E">
            <w:pPr>
              <w:spacing w:after="120"/>
              <w:jc w:val="both"/>
            </w:pPr>
            <w:r w:rsidRPr="0027590D">
              <w:t>Nerezidenti podnose i  sledeća dodatna dokumenta:</w:t>
            </w:r>
          </w:p>
          <w:p w:rsidR="00EC2CB3" w:rsidRPr="0027590D" w:rsidRDefault="00EC2CB3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>
              <w:t xml:space="preserve"> ( ili u slučaju drugačijeg prevoza dobara na mesto prijema drugi relevantni tovarni list)</w:t>
            </w:r>
          </w:p>
          <w:p w:rsidR="00EC2CB3" w:rsidRPr="00AC37EE" w:rsidRDefault="00EC2CB3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15.5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bCs/>
                <w:i/>
                <w:iCs/>
              </w:rPr>
              <w:t>četrdest pet</w:t>
            </w:r>
            <w:r>
              <w:rPr>
                <w:b/>
                <w:bCs/>
                <w:i/>
                <w:iCs/>
              </w:rPr>
              <w:t>(45</w:t>
            </w:r>
            <w:r w:rsidRPr="00A000AF">
              <w:rPr>
                <w:b/>
                <w:bCs/>
                <w:i/>
                <w:iCs/>
              </w:rPr>
              <w:t>)</w:t>
            </w:r>
            <w:r>
              <w:t>dana</w:t>
            </w:r>
            <w:r w:rsidRPr="00A000AF">
              <w:t>.</w:t>
            </w:r>
          </w:p>
          <w:p w:rsidR="00EC2CB3" w:rsidRPr="00A000AF" w:rsidRDefault="00EC2CB3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bCs/>
                <w:i/>
                <w:iCs/>
              </w:rPr>
              <w:t>u skladu sa zakonom</w:t>
            </w:r>
            <w:r>
              <w:rPr>
                <w:b/>
                <w:bCs/>
                <w:i/>
                <w:iCs/>
              </w:rPr>
              <w:t>.</w:t>
            </w:r>
          </w:p>
        </w:tc>
      </w:tr>
      <w:tr w:rsidR="00EC2CB3" w:rsidRPr="00A000AF">
        <w:trPr>
          <w:jc w:val="center"/>
        </w:trPr>
        <w:tc>
          <w:tcPr>
            <w:tcW w:w="1728" w:type="dxa"/>
            <w:vAlign w:val="center"/>
          </w:tcPr>
          <w:p w:rsidR="00EC2CB3" w:rsidRPr="007F57C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7F57CF">
              <w:rPr>
                <w:b/>
                <w:bCs/>
              </w:rPr>
              <w:t xml:space="preserve"> 17.1</w:t>
            </w:r>
          </w:p>
        </w:tc>
        <w:tc>
          <w:tcPr>
            <w:tcW w:w="7380" w:type="dxa"/>
            <w:vAlign w:val="center"/>
          </w:tcPr>
          <w:p w:rsidR="00EC2CB3" w:rsidRPr="00B542DE" w:rsidRDefault="00EC2CB3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>
              <w:t xml:space="preserve"> na dan</w:t>
            </w:r>
            <w:r w:rsidRPr="00B542DE">
              <w:t xml:space="preserve"> zaključenja ugovora preda Naručiocu </w:t>
            </w:r>
            <w:r>
              <w:t xml:space="preserve">blanko solo menicu za </w:t>
            </w:r>
            <w:r w:rsidRPr="00B542DE">
              <w:t>za dobro izvršenje posla.</w:t>
            </w:r>
          </w:p>
          <w:p w:rsidR="00EC2CB3" w:rsidRDefault="00EC2CB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EC2CB3" w:rsidRDefault="00EC2CB3" w:rsidP="00CB4DE3">
            <w:pPr>
              <w:spacing w:after="120"/>
              <w:jc w:val="both"/>
            </w:pPr>
            <w:r>
              <w:t>Uz menicu ponuđač je dužan da dostavi:</w:t>
            </w:r>
          </w:p>
          <w:p w:rsidR="00EC2CB3" w:rsidRDefault="00EC2CB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EC2CB3" w:rsidRDefault="00EC2CB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EC2CB3" w:rsidRDefault="00EC2CB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EC2CB3" w:rsidRDefault="00EC2CB3" w:rsidP="00C7556E">
            <w:pPr>
              <w:jc w:val="both"/>
            </w:pPr>
          </w:p>
          <w:p w:rsidR="00EC2CB3" w:rsidRPr="00B542DE" w:rsidRDefault="00EC2CB3" w:rsidP="00C7556E">
            <w:pPr>
              <w:jc w:val="both"/>
            </w:pPr>
            <w:r w:rsidRPr="00B542DE">
              <w:t xml:space="preserve"> Period važenja </w:t>
            </w:r>
            <w:r>
              <w:t>meničnog ovlašćenja</w:t>
            </w:r>
            <w:r w:rsidRPr="00B542DE">
              <w:t xml:space="preserve">za dobro izvršenje posla iznosi 30 dana duže od roka za završetak isporuke dobara. Ugovor stupa na snagu danom dostavljanja </w:t>
            </w:r>
            <w:r>
              <w:t xml:space="preserve">blanko solo menice </w:t>
            </w:r>
            <w:r w:rsidRPr="00B542DE">
              <w:t>za dobro izvršenje posla.</w:t>
            </w:r>
          </w:p>
          <w:p w:rsidR="00EC2CB3" w:rsidRPr="00B542DE" w:rsidRDefault="00EC2CB3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>
              <w:rPr>
                <w:lang w:val="sr-Latn-CS"/>
              </w:rPr>
              <w:t>blanko solo menicu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 ugovora i aktiviranje</w:t>
            </w:r>
            <w:r>
              <w:rPr>
                <w:lang w:val="sr-Latn-CS"/>
              </w:rPr>
              <w:t xml:space="preserve"> sredstva obezbeđenja za ozbiljnost ponude</w:t>
            </w:r>
            <w:r w:rsidRPr="00B542DE">
              <w:t xml:space="preserve">. U tom slučaju, Naručilac ugovor može da dodeli </w:t>
            </w:r>
            <w:r>
              <w:rPr>
                <w:lang w:val="sr-Latn-CS"/>
              </w:rPr>
              <w:t>sledećem najpovoljnijem</w:t>
            </w:r>
            <w:r w:rsidRPr="00B542DE">
              <w:t xml:space="preserve">ponuđaču ili da obustavi tenderski postupak. </w:t>
            </w:r>
          </w:p>
          <w:p w:rsidR="00EC2CB3" w:rsidRPr="0000191A" w:rsidRDefault="00EC2CB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EC2CB3" w:rsidRPr="00B14FD4" w:rsidRDefault="00EC2CB3" w:rsidP="00C7556E">
            <w:pPr>
              <w:spacing w:after="200"/>
              <w:jc w:val="both"/>
            </w:pPr>
          </w:p>
        </w:tc>
      </w:tr>
      <w:tr w:rsidR="00EC2CB3" w:rsidRPr="00A000AF">
        <w:trPr>
          <w:cantSplit/>
          <w:trHeight w:val="477"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17.3</w:t>
            </w:r>
          </w:p>
        </w:tc>
        <w:tc>
          <w:tcPr>
            <w:tcW w:w="7380" w:type="dxa"/>
            <w:vAlign w:val="center"/>
          </w:tcPr>
          <w:p w:rsidR="00EC2CB3" w:rsidRPr="005F661D" w:rsidRDefault="00EC2CB3" w:rsidP="00C7556E">
            <w:pPr>
              <w:spacing w:after="120"/>
              <w:jc w:val="both"/>
            </w:pPr>
            <w:r>
              <w:t xml:space="preserve">Menično ovlašćenje kojim se Naručilac ovlašćuje da popuni menicutreba da bude u valuti ugovora (RSD). </w:t>
            </w:r>
          </w:p>
        </w:tc>
      </w:tr>
      <w:tr w:rsidR="00EC2CB3" w:rsidRPr="00A000AF">
        <w:trPr>
          <w:cantSplit/>
          <w:trHeight w:val="876"/>
          <w:jc w:val="center"/>
        </w:trPr>
        <w:tc>
          <w:tcPr>
            <w:tcW w:w="1728" w:type="dxa"/>
            <w:vAlign w:val="center"/>
          </w:tcPr>
          <w:p w:rsidR="00EC2CB3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OUU 17.4</w:t>
            </w:r>
          </w:p>
        </w:tc>
        <w:tc>
          <w:tcPr>
            <w:tcW w:w="7380" w:type="dxa"/>
            <w:vAlign w:val="center"/>
          </w:tcPr>
          <w:p w:rsidR="00EC2CB3" w:rsidRDefault="00EC2CB3" w:rsidP="00CB4DE3">
            <w:pPr>
              <w:spacing w:after="120"/>
              <w:jc w:val="both"/>
            </w:pPr>
            <w:r>
              <w:t>Otpuštanje se vrši u roku od 28 (dvadesetosam) dana po isteku roka važenja blanko solo meniceza dobro izvršenje posla.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22.2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>
              <w:rPr>
                <w:b/>
                <w:bCs/>
              </w:rPr>
              <w:t>Оriginalno pakovanje proizvođača (vlasnika trgovačke marke)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23.1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</w:pPr>
            <w:r>
              <w:t xml:space="preserve">Pokrivenost osiguranja je kako je naznačeno u propisima </w:t>
            </w:r>
            <w:r>
              <w:rPr>
                <w:b/>
                <w:bCs/>
                <w:i/>
                <w:iCs/>
              </w:rPr>
              <w:t>Incoterms</w:t>
            </w:r>
            <w:r w:rsidRPr="00A000AF">
              <w:t>.</w:t>
            </w:r>
          </w:p>
        </w:tc>
      </w:tr>
      <w:tr w:rsidR="00EC2CB3" w:rsidRPr="00A000AF">
        <w:trPr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24.1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  <w:rPr>
                <w:u w:val="single"/>
              </w:rPr>
            </w:pPr>
            <w:r>
              <w:t>Od dobavljača se prema ugovoru traži da preveze i istovari dobra na naznačeno mesto krajnjeg odredišta u zemlji naručioca, koje se definiše kao mesto projekta. Prevoz do takvog odredišta mesta u zemlji naručioca, uključujući osiguranje i skladištenje obezbeđuje dobavljač, a vezani troškovi su obuhvaćeni ugovorenom cenom (u skladu sa navedenim Incoterms paritetom)</w:t>
            </w:r>
            <w:r w:rsidRPr="00A000AF">
              <w:t xml:space="preserve">. 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OUU 25.2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bCs/>
                <w:i/>
                <w:iCs/>
              </w:rPr>
              <w:t>mesto projekta.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26.1</w:t>
            </w:r>
          </w:p>
        </w:tc>
        <w:tc>
          <w:tcPr>
            <w:tcW w:w="7380" w:type="dxa"/>
            <w:vAlign w:val="center"/>
          </w:tcPr>
          <w:p w:rsidR="00EC2CB3" w:rsidRDefault="00EC2CB3" w:rsidP="00C7556E">
            <w:pPr>
              <w:spacing w:after="120"/>
              <w:jc w:val="both"/>
            </w:pPr>
            <w:r>
              <w:t>Ugovorna kazna iznosi</w:t>
            </w:r>
            <w:r w:rsidRPr="004370DF">
              <w:t xml:space="preserve">: </w:t>
            </w:r>
            <w:r>
              <w:rPr>
                <w:b/>
                <w:bCs/>
                <w:i/>
                <w:iCs/>
              </w:rPr>
              <w:t>0,2 % оd ugovorene vrednosti</w:t>
            </w:r>
            <w:r>
              <w:t>po danu</w:t>
            </w:r>
            <w:r w:rsidRPr="004370DF">
              <w:t>.</w:t>
            </w:r>
          </w:p>
          <w:p w:rsidR="00EC2CB3" w:rsidRPr="004370DF" w:rsidRDefault="00EC2CB3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>
              <w:t>aksimalni iznos ugovorene kazne iznosi:</w:t>
            </w:r>
            <w:r w:rsidRPr="00191A7A">
              <w:rPr>
                <w:b/>
                <w:bCs/>
              </w:rPr>
              <w:t>deset procenata</w:t>
            </w:r>
            <w:r>
              <w:rPr>
                <w:b/>
                <w:bCs/>
              </w:rPr>
              <w:t xml:space="preserve"> (10%) ugovorene vrednosti</w:t>
            </w:r>
            <w:r w:rsidRPr="002518A9">
              <w:rPr>
                <w:b/>
                <w:bCs/>
              </w:rPr>
              <w:t>.</w:t>
            </w:r>
          </w:p>
        </w:tc>
      </w:tr>
      <w:tr w:rsidR="00EC2CB3" w:rsidRPr="00C11F5B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1F741A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27.3</w:t>
            </w:r>
          </w:p>
        </w:tc>
        <w:tc>
          <w:tcPr>
            <w:tcW w:w="7380" w:type="dxa"/>
            <w:vAlign w:val="center"/>
          </w:tcPr>
          <w:p w:rsidR="00EC2CB3" w:rsidRPr="00C11F5B" w:rsidRDefault="00EC2CB3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tabeli„</w:t>
            </w:r>
            <w:r>
              <w:rPr>
                <w:b/>
                <w:bCs/>
              </w:rPr>
              <w:t>Prateće usluge i raspored isporučivanja</w:t>
            </w:r>
            <w:r w:rsidRPr="003441E6">
              <w:rPr>
                <w:b/>
                <w:bCs/>
              </w:rPr>
              <w:t xml:space="preserve"> “</w:t>
            </w:r>
            <w:r>
              <w:t xml:space="preserve"> Оdeljak C </w:t>
            </w:r>
            <w:r>
              <w:rPr>
                <w:b/>
                <w:bCs/>
              </w:rPr>
              <w:t xml:space="preserve">– </w:t>
            </w:r>
            <w:r>
              <w:t>Оbrazac ispunjenosti uslova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vAlign w:val="center"/>
          </w:tcPr>
          <w:p w:rsidR="00EC2CB3" w:rsidRPr="00A000AF" w:rsidRDefault="00EC2CB3" w:rsidP="001F741A">
            <w:pPr>
              <w:rPr>
                <w:b/>
                <w:bCs/>
              </w:rPr>
            </w:pPr>
            <w:r>
              <w:rPr>
                <w:b/>
                <w:bCs/>
              </w:rPr>
              <w:t>ОUU</w:t>
            </w:r>
            <w:r w:rsidRPr="00A000AF">
              <w:rPr>
                <w:b/>
                <w:bCs/>
              </w:rPr>
              <w:t xml:space="preserve"> 27.5</w:t>
            </w:r>
          </w:p>
        </w:tc>
        <w:tc>
          <w:tcPr>
            <w:tcW w:w="7380" w:type="dxa"/>
            <w:vAlign w:val="center"/>
          </w:tcPr>
          <w:p w:rsidR="00EC2CB3" w:rsidRPr="00A000AF" w:rsidRDefault="00EC2CB3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  <w:bCs/>
              </w:rPr>
              <w:t>Prateće usluge i raspored isporučivanja</w:t>
            </w:r>
            <w:r w:rsidRPr="003441E6">
              <w:rPr>
                <w:b/>
                <w:bCs/>
              </w:rPr>
              <w:t xml:space="preserve"> “</w:t>
            </w:r>
            <w:r>
              <w:t xml:space="preserve"> Оdeljak C </w:t>
            </w:r>
            <w:r>
              <w:rPr>
                <w:b/>
                <w:bCs/>
              </w:rPr>
              <w:t xml:space="preserve">– </w:t>
            </w:r>
            <w:r>
              <w:t>Оbrazac ispunjenosti uslova</w:t>
            </w:r>
          </w:p>
        </w:tc>
      </w:tr>
      <w:tr w:rsidR="00EC2CB3" w:rsidRPr="00A000AF">
        <w:trPr>
          <w:cantSplit/>
          <w:jc w:val="center"/>
        </w:trPr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:rsidR="00EC2CB3" w:rsidRDefault="00EC2CB3" w:rsidP="00EC54F6">
            <w:pPr>
              <w:rPr>
                <w:b/>
                <w:bCs/>
              </w:rPr>
            </w:pPr>
            <w:r>
              <w:rPr>
                <w:b/>
                <w:bCs/>
              </w:rPr>
              <w:t>ОUU 32.1</w:t>
            </w:r>
          </w:p>
        </w:tc>
        <w:tc>
          <w:tcPr>
            <w:tcW w:w="7380" w:type="dxa"/>
            <w:tcBorders>
              <w:bottom w:val="single" w:sz="12" w:space="0" w:color="auto"/>
            </w:tcBorders>
            <w:vAlign w:val="center"/>
          </w:tcPr>
          <w:p w:rsidR="00EC2CB3" w:rsidRPr="006B3645" w:rsidRDefault="00EC2CB3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cene.</w:t>
            </w:r>
          </w:p>
        </w:tc>
      </w:tr>
    </w:tbl>
    <w:p w:rsidR="00EC2CB3" w:rsidRPr="00EE29FC" w:rsidRDefault="00EC2CB3" w:rsidP="00191A7A"/>
    <w:sectPr w:rsidR="00EC2CB3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B3" w:rsidRDefault="00EC2CB3" w:rsidP="0068083A">
      <w:r>
        <w:separator/>
      </w:r>
    </w:p>
  </w:endnote>
  <w:endnote w:type="continuationSeparator" w:id="1">
    <w:p w:rsidR="00EC2CB3" w:rsidRDefault="00EC2CB3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CB3" w:rsidRDefault="00EC2CB3">
    <w:pPr>
      <w:pStyle w:val="Footer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6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6</w:t>
    </w:r>
    <w:r>
      <w:rPr>
        <w:b/>
        <w:bCs/>
      </w:rPr>
      <w:fldChar w:fldCharType="end"/>
    </w:r>
  </w:p>
  <w:p w:rsidR="00EC2CB3" w:rsidRDefault="00EC2C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B3" w:rsidRDefault="00EC2CB3" w:rsidP="0068083A">
      <w:r>
        <w:separator/>
      </w:r>
    </w:p>
  </w:footnote>
  <w:footnote w:type="continuationSeparator" w:id="1">
    <w:p w:rsidR="00EC2CB3" w:rsidRDefault="00EC2CB3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  <w:bCs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C35"/>
    <w:rsid w:val="000013B7"/>
    <w:rsid w:val="0000191A"/>
    <w:rsid w:val="00007684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7230"/>
    <w:rsid w:val="00122C4F"/>
    <w:rsid w:val="00141345"/>
    <w:rsid w:val="00166FDE"/>
    <w:rsid w:val="00191A7A"/>
    <w:rsid w:val="001A2C35"/>
    <w:rsid w:val="001A6564"/>
    <w:rsid w:val="001B2B5A"/>
    <w:rsid w:val="001C1B7F"/>
    <w:rsid w:val="001E11AF"/>
    <w:rsid w:val="001E17AE"/>
    <w:rsid w:val="001F741A"/>
    <w:rsid w:val="00202B91"/>
    <w:rsid w:val="002133A3"/>
    <w:rsid w:val="00223C7B"/>
    <w:rsid w:val="00251504"/>
    <w:rsid w:val="002518A9"/>
    <w:rsid w:val="00272DEC"/>
    <w:rsid w:val="0027590D"/>
    <w:rsid w:val="00283FFC"/>
    <w:rsid w:val="002840C6"/>
    <w:rsid w:val="002D1594"/>
    <w:rsid w:val="002E0094"/>
    <w:rsid w:val="002E335B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441E6"/>
    <w:rsid w:val="003544F5"/>
    <w:rsid w:val="00355D77"/>
    <w:rsid w:val="0035712E"/>
    <w:rsid w:val="00357AA0"/>
    <w:rsid w:val="003634DB"/>
    <w:rsid w:val="00367CEB"/>
    <w:rsid w:val="003934A0"/>
    <w:rsid w:val="003E269F"/>
    <w:rsid w:val="00424179"/>
    <w:rsid w:val="004264BA"/>
    <w:rsid w:val="004370DF"/>
    <w:rsid w:val="0044423D"/>
    <w:rsid w:val="0045221E"/>
    <w:rsid w:val="004654A9"/>
    <w:rsid w:val="004839FA"/>
    <w:rsid w:val="00485D87"/>
    <w:rsid w:val="00495846"/>
    <w:rsid w:val="004C0152"/>
    <w:rsid w:val="004E4BA8"/>
    <w:rsid w:val="004E5889"/>
    <w:rsid w:val="004F38D2"/>
    <w:rsid w:val="004F390E"/>
    <w:rsid w:val="005031BA"/>
    <w:rsid w:val="00503F9D"/>
    <w:rsid w:val="00520C98"/>
    <w:rsid w:val="00521836"/>
    <w:rsid w:val="00524BBA"/>
    <w:rsid w:val="00527D4E"/>
    <w:rsid w:val="00532B00"/>
    <w:rsid w:val="00532E46"/>
    <w:rsid w:val="0053420C"/>
    <w:rsid w:val="005348F3"/>
    <w:rsid w:val="00546328"/>
    <w:rsid w:val="005479B3"/>
    <w:rsid w:val="00573C7D"/>
    <w:rsid w:val="00583341"/>
    <w:rsid w:val="005B41FB"/>
    <w:rsid w:val="005D274B"/>
    <w:rsid w:val="005E7382"/>
    <w:rsid w:val="005F661D"/>
    <w:rsid w:val="005F70E2"/>
    <w:rsid w:val="00611C43"/>
    <w:rsid w:val="00624A9D"/>
    <w:rsid w:val="006273DD"/>
    <w:rsid w:val="00637045"/>
    <w:rsid w:val="0064057A"/>
    <w:rsid w:val="00641A06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612D"/>
    <w:rsid w:val="006C7DB7"/>
    <w:rsid w:val="00730F2B"/>
    <w:rsid w:val="007316C8"/>
    <w:rsid w:val="007572B2"/>
    <w:rsid w:val="00776DD8"/>
    <w:rsid w:val="007849A7"/>
    <w:rsid w:val="007B4734"/>
    <w:rsid w:val="007C0C4A"/>
    <w:rsid w:val="007D086A"/>
    <w:rsid w:val="007D3103"/>
    <w:rsid w:val="007F57CF"/>
    <w:rsid w:val="008107FD"/>
    <w:rsid w:val="008117E6"/>
    <w:rsid w:val="00815D49"/>
    <w:rsid w:val="00816D1B"/>
    <w:rsid w:val="00822AFB"/>
    <w:rsid w:val="008339D1"/>
    <w:rsid w:val="00837278"/>
    <w:rsid w:val="00837D47"/>
    <w:rsid w:val="00864EFC"/>
    <w:rsid w:val="008745D3"/>
    <w:rsid w:val="008A0642"/>
    <w:rsid w:val="008A25CC"/>
    <w:rsid w:val="008B0E36"/>
    <w:rsid w:val="008C2158"/>
    <w:rsid w:val="008C6391"/>
    <w:rsid w:val="008C7F34"/>
    <w:rsid w:val="008D4374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960F2"/>
    <w:rsid w:val="009A5C53"/>
    <w:rsid w:val="009B0B56"/>
    <w:rsid w:val="009C5B11"/>
    <w:rsid w:val="009C6B83"/>
    <w:rsid w:val="00A000AF"/>
    <w:rsid w:val="00A04F48"/>
    <w:rsid w:val="00A20FDF"/>
    <w:rsid w:val="00A30A21"/>
    <w:rsid w:val="00A34578"/>
    <w:rsid w:val="00A81852"/>
    <w:rsid w:val="00A86EE2"/>
    <w:rsid w:val="00AA221F"/>
    <w:rsid w:val="00AA5386"/>
    <w:rsid w:val="00AB1DBE"/>
    <w:rsid w:val="00AC37EE"/>
    <w:rsid w:val="00AD2442"/>
    <w:rsid w:val="00AD4633"/>
    <w:rsid w:val="00B14FD4"/>
    <w:rsid w:val="00B27A6E"/>
    <w:rsid w:val="00B43613"/>
    <w:rsid w:val="00B4365E"/>
    <w:rsid w:val="00B542DE"/>
    <w:rsid w:val="00B73D8B"/>
    <w:rsid w:val="00B80048"/>
    <w:rsid w:val="00B92501"/>
    <w:rsid w:val="00BA0198"/>
    <w:rsid w:val="00BB0EC6"/>
    <w:rsid w:val="00BC173A"/>
    <w:rsid w:val="00BC7855"/>
    <w:rsid w:val="00BE0EEB"/>
    <w:rsid w:val="00BE1352"/>
    <w:rsid w:val="00BF0D68"/>
    <w:rsid w:val="00BF1DFC"/>
    <w:rsid w:val="00C009C4"/>
    <w:rsid w:val="00C04C62"/>
    <w:rsid w:val="00C11F5B"/>
    <w:rsid w:val="00C14BFE"/>
    <w:rsid w:val="00C17DCD"/>
    <w:rsid w:val="00C4234A"/>
    <w:rsid w:val="00C42D40"/>
    <w:rsid w:val="00C51FBA"/>
    <w:rsid w:val="00C7556E"/>
    <w:rsid w:val="00C837E9"/>
    <w:rsid w:val="00C860B2"/>
    <w:rsid w:val="00C9170C"/>
    <w:rsid w:val="00C933A9"/>
    <w:rsid w:val="00CB4DE3"/>
    <w:rsid w:val="00CB7C4A"/>
    <w:rsid w:val="00CD6B7C"/>
    <w:rsid w:val="00CF69BB"/>
    <w:rsid w:val="00D879A8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81955"/>
    <w:rsid w:val="00E965A8"/>
    <w:rsid w:val="00EA3A9A"/>
    <w:rsid w:val="00EB618B"/>
    <w:rsid w:val="00EC2CB3"/>
    <w:rsid w:val="00EC3914"/>
    <w:rsid w:val="00EC54F6"/>
    <w:rsid w:val="00EC6332"/>
    <w:rsid w:val="00ED5590"/>
    <w:rsid w:val="00EE29FC"/>
    <w:rsid w:val="00EE4358"/>
    <w:rsid w:val="00EE610F"/>
    <w:rsid w:val="00EF7CDB"/>
    <w:rsid w:val="00F1550D"/>
    <w:rsid w:val="00F16736"/>
    <w:rsid w:val="00F21C5E"/>
    <w:rsid w:val="00F45C12"/>
    <w:rsid w:val="00F86C48"/>
    <w:rsid w:val="00FA319E"/>
    <w:rsid w:val="00FB0E67"/>
    <w:rsid w:val="00FB3431"/>
    <w:rsid w:val="00FB61E0"/>
    <w:rsid w:val="00FB6B2E"/>
    <w:rsid w:val="00FB6D90"/>
    <w:rsid w:val="00FC1BF7"/>
    <w:rsid w:val="00FD2D5A"/>
    <w:rsid w:val="00FF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uiPriority w:val="99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99"/>
    <w:qFormat/>
    <w:rsid w:val="001A2C35"/>
    <w:pPr>
      <w:ind w:left="720"/>
    </w:pPr>
  </w:style>
  <w:style w:type="character" w:styleId="Hyperlink">
    <w:name w:val="Hyperlink"/>
    <w:basedOn w:val="DefaultParagraphFont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uiPriority w:val="99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A2C35"/>
    <w:rPr>
      <w:rFonts w:ascii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83A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083A"/>
    <w:rPr>
      <w:rFonts w:ascii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0596"/>
    <w:rPr>
      <w:rFonts w:ascii="Segoe UI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uiPriority w:val="99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12E0B"/>
    <w:rPr>
      <w:rFonts w:ascii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uiPriority w:val="99"/>
    <w:semiHidden/>
    <w:rsid w:val="00B80048"/>
    <w:rPr>
      <w:rFonts w:ascii="Arial" w:hAnsi="Arial" w:cs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009C4"/>
    <w:rPr>
      <w:rFonts w:ascii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00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.nabavke.jagodin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cwbo.org/index_incoterms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6</Pages>
  <Words>1354</Words>
  <Characters>7720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UGOVORNI SPORAZUM</dc:title>
  <dc:subject/>
  <dc:creator>Jelena Petrović</dc:creator>
  <cp:keywords/>
  <dc:description/>
  <cp:lastModifiedBy>sdraskic</cp:lastModifiedBy>
  <cp:revision>5</cp:revision>
  <cp:lastPrinted>2015-02-09T10:41:00Z</cp:lastPrinted>
  <dcterms:created xsi:type="dcterms:W3CDTF">2017-08-18T05:49:00Z</dcterms:created>
  <dcterms:modified xsi:type="dcterms:W3CDTF">2017-08-21T06:14:00Z</dcterms:modified>
</cp:coreProperties>
</file>